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B181" w14:textId="77777777" w:rsidR="002C5AD9" w:rsidRDefault="002C5AD9" w:rsidP="002C5A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WYMARK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53C6A104" w14:textId="77777777" w:rsidR="002C5AD9" w:rsidRDefault="002C5AD9" w:rsidP="002C5A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Bildeston</w:t>
      </w:r>
      <w:proofErr w:type="spellEnd"/>
      <w:r>
        <w:rPr>
          <w:rFonts w:cs="Times New Roman"/>
          <w:szCs w:val="24"/>
        </w:rPr>
        <w:t>, Suffolk.</w:t>
      </w:r>
    </w:p>
    <w:p w14:paraId="061BF9BD" w14:textId="77777777" w:rsidR="002C5AD9" w:rsidRDefault="002C5AD9" w:rsidP="002C5AD9">
      <w:pPr>
        <w:pStyle w:val="NoSpacing"/>
        <w:rPr>
          <w:rFonts w:cs="Times New Roman"/>
          <w:szCs w:val="24"/>
        </w:rPr>
      </w:pPr>
    </w:p>
    <w:p w14:paraId="7A486E9F" w14:textId="77777777" w:rsidR="002C5AD9" w:rsidRDefault="002C5AD9" w:rsidP="002C5AD9">
      <w:pPr>
        <w:pStyle w:val="NoSpacing"/>
        <w:rPr>
          <w:rFonts w:cs="Times New Roman"/>
          <w:szCs w:val="24"/>
        </w:rPr>
      </w:pPr>
    </w:p>
    <w:p w14:paraId="47C8B4FC" w14:textId="77777777" w:rsidR="002C5AD9" w:rsidRDefault="002C5AD9" w:rsidP="002C5A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made a plaint of debt against Edmund Bret of Bradfield Combust(q.v.),</w:t>
      </w:r>
    </w:p>
    <w:p w14:paraId="79D3FEAF" w14:textId="77777777" w:rsidR="002C5AD9" w:rsidRDefault="002C5AD9" w:rsidP="002C5A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Maykyn</w:t>
      </w:r>
      <w:proofErr w:type="spellEnd"/>
      <w:r>
        <w:rPr>
          <w:rFonts w:cs="Times New Roman"/>
          <w:szCs w:val="24"/>
        </w:rPr>
        <w:t xml:space="preserve"> of Bradfield </w:t>
      </w:r>
      <w:proofErr w:type="spellStart"/>
      <w:proofErr w:type="gramStart"/>
      <w:r>
        <w:rPr>
          <w:rFonts w:cs="Times New Roman"/>
          <w:szCs w:val="24"/>
        </w:rPr>
        <w:t>St.Clare</w:t>
      </w:r>
      <w:proofErr w:type="spellEnd"/>
      <w:proofErr w:type="gramEnd"/>
      <w:r>
        <w:rPr>
          <w:rFonts w:cs="Times New Roman"/>
          <w:szCs w:val="24"/>
        </w:rPr>
        <w:t>(q.v.) and Robert Curs of</w:t>
      </w:r>
    </w:p>
    <w:p w14:paraId="54DE894B" w14:textId="77777777" w:rsidR="002C5AD9" w:rsidRDefault="002C5AD9" w:rsidP="002C5A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Debenham(q.v.).</w:t>
      </w:r>
    </w:p>
    <w:p w14:paraId="7845D6B0" w14:textId="77777777" w:rsidR="002C5AD9" w:rsidRDefault="002C5AD9" w:rsidP="002C5A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16670">
          <w:rPr>
            <w:rStyle w:val="Hyperlink"/>
            <w:rFonts w:cs="Times New Roman"/>
            <w:szCs w:val="24"/>
          </w:rPr>
          <w:t>https://waalt.uh.edu/index.php/CP40/609:_K-Z</w:t>
        </w:r>
      </w:hyperlink>
      <w:r>
        <w:rPr>
          <w:rFonts w:cs="Times New Roman"/>
          <w:szCs w:val="24"/>
        </w:rPr>
        <w:t xml:space="preserve"> )</w:t>
      </w:r>
    </w:p>
    <w:p w14:paraId="2A4A12FA" w14:textId="77777777" w:rsidR="002C5AD9" w:rsidRDefault="002C5AD9" w:rsidP="002C5AD9">
      <w:pPr>
        <w:pStyle w:val="NoSpacing"/>
        <w:rPr>
          <w:rFonts w:cs="Times New Roman"/>
          <w:szCs w:val="24"/>
        </w:rPr>
      </w:pPr>
    </w:p>
    <w:p w14:paraId="76C6D02B" w14:textId="77777777" w:rsidR="002C5AD9" w:rsidRDefault="002C5AD9" w:rsidP="002C5AD9">
      <w:pPr>
        <w:pStyle w:val="NoSpacing"/>
        <w:rPr>
          <w:rFonts w:cs="Times New Roman"/>
          <w:szCs w:val="24"/>
        </w:rPr>
      </w:pPr>
    </w:p>
    <w:p w14:paraId="442CE92C" w14:textId="77777777" w:rsidR="002C5AD9" w:rsidRDefault="002C5AD9" w:rsidP="002C5A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2023</w:t>
      </w:r>
    </w:p>
    <w:p w14:paraId="12C6B8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067C2" w14:textId="77777777" w:rsidR="002C5AD9" w:rsidRDefault="002C5AD9" w:rsidP="009139A6">
      <w:r>
        <w:separator/>
      </w:r>
    </w:p>
  </w:endnote>
  <w:endnote w:type="continuationSeparator" w:id="0">
    <w:p w14:paraId="5635285A" w14:textId="77777777" w:rsidR="002C5AD9" w:rsidRDefault="002C5A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380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9C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BF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0A5B" w14:textId="77777777" w:rsidR="002C5AD9" w:rsidRDefault="002C5AD9" w:rsidP="009139A6">
      <w:r>
        <w:separator/>
      </w:r>
    </w:p>
  </w:footnote>
  <w:footnote w:type="continuationSeparator" w:id="0">
    <w:p w14:paraId="1DF41380" w14:textId="77777777" w:rsidR="002C5AD9" w:rsidRDefault="002C5A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EF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96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E78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AD9"/>
    <w:rsid w:val="000666E0"/>
    <w:rsid w:val="002510B7"/>
    <w:rsid w:val="002C5AD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64AA"/>
  <w15:chartTrackingRefBased/>
  <w15:docId w15:val="{B08EDD81-4F29-4096-AF63-FCF787D3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5A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2023-06-01T07:47:00Z</dcterms:created>
  <dcterms:modified xsi:type="dcterms:W3CDTF">2023-06-01T07:47:00Z</dcterms:modified>
</cp:coreProperties>
</file>